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4275B" w14:textId="77777777" w:rsidR="000313B0" w:rsidRDefault="000313B0" w:rsidP="000313B0">
      <w:r>
        <w:rPr>
          <w:u w:val="single"/>
        </w:rPr>
        <w:t>John de KINGSLEY</w:t>
      </w:r>
      <w:r>
        <w:t xml:space="preserve">    </w:t>
      </w:r>
      <w:proofErr w:type="gramStart"/>
      <w:r>
        <w:t xml:space="preserve">   (</w:t>
      </w:r>
      <w:proofErr w:type="gramEnd"/>
      <w:r>
        <w:t>fl.1438-9)</w:t>
      </w:r>
    </w:p>
    <w:p w14:paraId="3886A5BA" w14:textId="77777777" w:rsidR="000313B0" w:rsidRDefault="000313B0" w:rsidP="000313B0">
      <w:r>
        <w:t>of Nantwich, Cheshire.</w:t>
      </w:r>
    </w:p>
    <w:p w14:paraId="209097FB" w14:textId="77777777" w:rsidR="000313B0" w:rsidRDefault="000313B0" w:rsidP="000313B0"/>
    <w:p w14:paraId="66232FA1" w14:textId="77777777" w:rsidR="000313B0" w:rsidRDefault="000313B0" w:rsidP="000313B0"/>
    <w:p w14:paraId="6EE71D36" w14:textId="77777777" w:rsidR="000313B0" w:rsidRDefault="000313B0" w:rsidP="000313B0">
      <w:r>
        <w:t xml:space="preserve">         1438-9</w:t>
      </w:r>
      <w:r>
        <w:tab/>
        <w:t>A rental of his properties was made.</w:t>
      </w:r>
    </w:p>
    <w:p w14:paraId="335885C6" w14:textId="77777777" w:rsidR="000313B0" w:rsidRDefault="000313B0" w:rsidP="000313B0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6610B8CC" w14:textId="77777777" w:rsidR="000313B0" w:rsidRDefault="000313B0" w:rsidP="000313B0">
      <w:pPr>
        <w:ind w:left="720" w:firstLine="720"/>
      </w:pPr>
      <w:r>
        <w:t>pub. The Cheshire Community Council, 1971, p.51)</w:t>
      </w:r>
    </w:p>
    <w:p w14:paraId="2A8E48F8" w14:textId="77777777" w:rsidR="000313B0" w:rsidRDefault="000313B0" w:rsidP="000313B0"/>
    <w:p w14:paraId="2F922A49" w14:textId="77777777" w:rsidR="000313B0" w:rsidRDefault="000313B0" w:rsidP="000313B0"/>
    <w:p w14:paraId="156D0458" w14:textId="77777777" w:rsidR="000313B0" w:rsidRDefault="000313B0" w:rsidP="000313B0">
      <w:r>
        <w:t>18 March 2023</w:t>
      </w:r>
    </w:p>
    <w:p w14:paraId="5A5705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B5920" w14:textId="77777777" w:rsidR="000313B0" w:rsidRDefault="000313B0" w:rsidP="009139A6">
      <w:r>
        <w:separator/>
      </w:r>
    </w:p>
  </w:endnote>
  <w:endnote w:type="continuationSeparator" w:id="0">
    <w:p w14:paraId="5C2E4618" w14:textId="77777777" w:rsidR="000313B0" w:rsidRDefault="000313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72C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356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5A9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68586" w14:textId="77777777" w:rsidR="000313B0" w:rsidRDefault="000313B0" w:rsidP="009139A6">
      <w:r>
        <w:separator/>
      </w:r>
    </w:p>
  </w:footnote>
  <w:footnote w:type="continuationSeparator" w:id="0">
    <w:p w14:paraId="41FDD3BA" w14:textId="77777777" w:rsidR="000313B0" w:rsidRDefault="000313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23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50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1DF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B0"/>
    <w:rsid w:val="000313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1FA2B"/>
  <w15:chartTrackingRefBased/>
  <w15:docId w15:val="{CE163E6A-C229-4D52-8CE7-9E19BCD4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3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2023-05-07T10:52:00Z</dcterms:created>
  <dcterms:modified xsi:type="dcterms:W3CDTF">2023-05-07T10:52:00Z</dcterms:modified>
</cp:coreProperties>
</file>